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3D" w:rsidRPr="00DB5E90" w:rsidRDefault="00CC3C3D" w:rsidP="00DB5E90">
      <w:pPr>
        <w:shd w:val="clear" w:color="auto" w:fill="FFFFFF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DB5E90">
        <w:rPr>
          <w:b/>
          <w:color w:val="4C4C4C"/>
          <w:spacing w:val="2"/>
          <w:sz w:val="28"/>
          <w:szCs w:val="28"/>
          <w:lang w:val="en-US"/>
        </w:rPr>
        <w:t>X</w:t>
      </w:r>
      <w:r w:rsidRPr="00DB5E90">
        <w:rPr>
          <w:b/>
          <w:color w:val="4C4C4C"/>
          <w:spacing w:val="2"/>
          <w:sz w:val="28"/>
          <w:szCs w:val="28"/>
        </w:rPr>
        <w:t xml:space="preserve">. Дарыканаларды медициналык техника жана мүлк менен жабдуу </w:t>
      </w:r>
    </w:p>
    <w:p w:rsidR="00CC3C3D" w:rsidRPr="00DB5E90" w:rsidRDefault="00CC3C3D" w:rsidP="00DB5E90">
      <w:pPr>
        <w:shd w:val="clear" w:color="auto" w:fill="FFFFFF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DB5E90">
        <w:rPr>
          <w:b/>
          <w:color w:val="4C4C4C"/>
          <w:spacing w:val="2"/>
          <w:sz w:val="28"/>
          <w:szCs w:val="28"/>
        </w:rPr>
        <w:t xml:space="preserve">ченемдери N 1026, 1027 </w:t>
      </w:r>
    </w:p>
    <w:tbl>
      <w:tblPr>
        <w:tblW w:w="9720" w:type="dxa"/>
        <w:tblInd w:w="149" w:type="dxa"/>
        <w:tblCellMar>
          <w:left w:w="0" w:type="dxa"/>
          <w:right w:w="0" w:type="dxa"/>
        </w:tblCellMar>
        <w:tblLook w:val="00A0"/>
      </w:tblPr>
      <w:tblGrid>
        <w:gridCol w:w="6323"/>
        <w:gridCol w:w="3397"/>
      </w:tblGrid>
      <w:tr w:rsidR="00CC3C3D" w:rsidRPr="00DB5E90" w:rsidTr="00E0258E"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C3D" w:rsidRPr="00DB5E90" w:rsidRDefault="00CC3C3D" w:rsidP="008D6560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Ченемдин аталышы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C3D" w:rsidRPr="00DB5E90" w:rsidRDefault="00CC3C3D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CC3C3D" w:rsidRPr="00DB5E90" w:rsidTr="00E0258E">
        <w:tc>
          <w:tcPr>
            <w:tcW w:w="63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C3D" w:rsidRPr="00DB5E90" w:rsidRDefault="00CC3C3D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Дарыгери жана лазарети бар аскердик бөлүктүн дарыканасынын </w:t>
            </w:r>
            <w:r w:rsidRPr="00DB5E90">
              <w:rPr>
                <w:color w:val="4C4C4C"/>
                <w:spacing w:val="2"/>
                <w:sz w:val="28"/>
                <w:szCs w:val="28"/>
              </w:rPr>
              <w:t xml:space="preserve">медициналык техника жана мүлк менен жабдуу </w:t>
            </w:r>
            <w:r w:rsidRPr="00DB5E90">
              <w:rPr>
                <w:color w:val="2D2D2D"/>
                <w:sz w:val="28"/>
                <w:szCs w:val="28"/>
              </w:rPr>
              <w:t xml:space="preserve">ченеми 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C3D" w:rsidRPr="00DB5E90" w:rsidRDefault="00CC3C3D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1026</w:t>
            </w:r>
          </w:p>
        </w:tc>
      </w:tr>
      <w:tr w:rsidR="00CC3C3D" w:rsidRPr="00DB5E90" w:rsidTr="00E0258E">
        <w:tc>
          <w:tcPr>
            <w:tcW w:w="63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C3D" w:rsidRPr="00DB5E90" w:rsidRDefault="00CC3C3D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Аскердик госпиталдын, бейтапкананын дарыканасынын </w:t>
            </w:r>
            <w:r w:rsidRPr="00DB5E90">
              <w:rPr>
                <w:color w:val="4C4C4C"/>
                <w:spacing w:val="2"/>
                <w:sz w:val="28"/>
                <w:szCs w:val="28"/>
              </w:rPr>
              <w:t xml:space="preserve">медициналык техника жана мүлк менен жабдуу </w:t>
            </w:r>
            <w:r w:rsidRPr="00DB5E90">
              <w:rPr>
                <w:color w:val="2D2D2D"/>
                <w:sz w:val="28"/>
                <w:szCs w:val="28"/>
              </w:rPr>
              <w:t xml:space="preserve">ченеми 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C3C3D" w:rsidRPr="00DB5E90" w:rsidRDefault="00CC3C3D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1027</w:t>
            </w:r>
          </w:p>
        </w:tc>
      </w:tr>
    </w:tbl>
    <w:p w:rsidR="00CC3C3D" w:rsidRPr="00DB5E90" w:rsidRDefault="00CC3C3D" w:rsidP="00901841">
      <w:pPr>
        <w:shd w:val="clear" w:color="auto" w:fill="FFFFFF"/>
        <w:spacing w:line="275" w:lineRule="atLeast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DB5E90">
        <w:rPr>
          <w:rFonts w:ascii="Arial" w:hAnsi="Arial" w:cs="Arial"/>
          <w:color w:val="2D2D2D"/>
          <w:spacing w:val="2"/>
          <w:sz w:val="28"/>
          <w:szCs w:val="28"/>
        </w:rPr>
        <w:t>     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4"/>
        <w:gridCol w:w="1093"/>
        <w:gridCol w:w="1447"/>
        <w:gridCol w:w="779"/>
        <w:gridCol w:w="916"/>
      </w:tblGrid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DB5E90">
              <w:rPr>
                <w:sz w:val="28"/>
                <w:szCs w:val="28"/>
              </w:rPr>
              <w:t>Предметтин аталышы</w:t>
            </w:r>
          </w:p>
        </w:tc>
        <w:tc>
          <w:tcPr>
            <w:tcW w:w="1093" w:type="dxa"/>
          </w:tcPr>
          <w:p w:rsidR="00CC3C3D" w:rsidRPr="00DB5E90" w:rsidRDefault="00CC3C3D" w:rsidP="00CB26B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Өлчө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ө</w:t>
            </w:r>
            <w:r w:rsidRPr="00DB5E90">
              <w:rPr>
                <w:color w:val="2D2D2D"/>
                <w:sz w:val="28"/>
                <w:szCs w:val="28"/>
              </w:rPr>
              <w:t xml:space="preserve"> бд.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1695" w:type="dxa"/>
            <w:gridSpan w:val="2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1026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1027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 xml:space="preserve">Жалпы дары дармектер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Аммиак 25% эритме (нашатыр спирти) [Аммиак]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Глицерин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Глюкоза [Декстроза]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Йод 5% спирт эритме [Йод]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Калий перманганат [Калий перманганат]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Бор кислотасы [Бор кислотасы]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Хлористоводород кислотасы (соляная) (24,8 - 25,2%) [Хлористоводород кислотасы]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Крахмал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Вазелин майы [Суюк парафин]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гидрокарбонат [Натрий гидрокарбонат]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карбонат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Концентрацияланган водород перекиси эритме (пергидроль) [Водород перекись]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D08AX01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Этил спирти [Этанол]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Тальк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Таза фенол [Фенол]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Хлороформ [Хлороформ]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Медициналык эфир [Диэтил эфир]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Дезинфекция, дезинсекция жана дератизациялоочу каражаттар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Формалин 40% эритме [Формальдегид]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Хлорамин Б [Хлорамин]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Химия реактивтер жана индикаторлор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Азот кислотасы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0,02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Кызыл ализарин С (S),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Аммоний ванадиев кычкыл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Аммоний молибденов кычкыл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Аммоний роданит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Аммоний хлор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Аммоний щавелевокислый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Ацетон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Барий хлор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Бензидин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Бром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Бромкрезоловый пурпуровый,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Көк бромфенол,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Вино кислотасы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4-Диметиламинобензальдегид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Диметилглиоксим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Дифениламин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Дифенилкарбазон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Железоаммоний квасцы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ТемирII) сера кычкыл (закись)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Үч хлордуу темир (хлордуу)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Калий бром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Калий двухром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Калий железосинерод (кызыл кандуу туз)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Калий железистосинерод (сары кандуу туз)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Калий йод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Кальций хлор кургатылган (эриген)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Кара көк хром кислотасы,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Кобальт (II) азот кычкыл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Ксилен кызгылт,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Магний сера кычкыл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Медь (II) азот кычкыл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Медь сера кычкыл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0,01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0,02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Медь (II) ацетат (уксускычкыл)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Метил көк,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Метил кызыл,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Метил кызгылт,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Натрия гидроокись (натр едкий)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азот кычкыл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Натрия кобальтинитрит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нитропруссид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сера кычкыл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сера 9 суулуу (натрий сульфид)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Натрий фосфор кычкыл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2-Нафтол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Нингидрин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Несслер реактиви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Резорцин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Коргошун (II) уксус кычкыл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Техникалык күчтүү сера кислотасы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Тимол көк суда эриме,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Тимолфталеин,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Тропеолин 00,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Уксус кислотасы муз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Фенол кызыл,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Фенолфталеин, индикатор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Фосфор кислотасы (ортофосфор кислотасы) чт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Фосфорновольфрам кислотасы 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Цинк гранулада аүт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Щавель кислотасы хт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Индикатор кагаздар жана реактивтер, фильтрлер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Стандарт-титрлер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Стандарт-титр йод 0,01 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калий марганец кычкыл 0,1 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натр едкий 0,1 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натрий серноватисткычкыл 0,1 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туз кислотасы 0,1 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трилон-Б (стандарт-титр этилендиамин-</w:t>
            </w:r>
            <w:r w:rsidRPr="00DB5E90">
              <w:rPr>
                <w:color w:val="2D2D2D"/>
                <w:sz w:val="28"/>
                <w:szCs w:val="28"/>
              </w:rPr>
              <w:br/>
              <w:t>N,N,N'N'-тетрауксус кислотасы динатрий туз)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Таңуу жана тигүү материалдары, лейкопластырлар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Медициналык алигнин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Медициналык марли бинти, стерилдүү өлч.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DB5E90">
                <w:rPr>
                  <w:color w:val="2D2D2D"/>
                  <w:sz w:val="28"/>
                  <w:szCs w:val="28"/>
                </w:rPr>
                <w:t>7 м</w:t>
              </w:r>
            </w:smartTag>
            <w:r w:rsidRPr="00DB5E90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DB5E90">
                <w:rPr>
                  <w:color w:val="2D2D2D"/>
                  <w:sz w:val="28"/>
                  <w:szCs w:val="28"/>
                </w:rPr>
                <w:t>14 см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өлч.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B5E90">
                <w:rPr>
                  <w:color w:val="2D2D2D"/>
                  <w:sz w:val="28"/>
                  <w:szCs w:val="28"/>
                </w:rPr>
                <w:t>5 м</w:t>
              </w:r>
            </w:smartTag>
            <w:r w:rsidRPr="00DB5E90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DB5E90">
                <w:rPr>
                  <w:color w:val="2D2D2D"/>
                  <w:sz w:val="28"/>
                  <w:szCs w:val="28"/>
                </w:rPr>
                <w:t>10 см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Парафинделген кагаз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Медициналык хирургиялык гигроскоп кебез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21576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стерилдүү,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B5E90">
                <w:rPr>
                  <w:color w:val="2D2D2D"/>
                  <w:sz w:val="28"/>
                  <w:szCs w:val="28"/>
                </w:rPr>
                <w:t>100 г</w:t>
              </w:r>
            </w:smartTag>
            <w:r w:rsidRPr="00DB5E90">
              <w:rPr>
                <w:color w:val="2D2D2D"/>
                <w:sz w:val="28"/>
                <w:szCs w:val="28"/>
              </w:rPr>
              <w:t xml:space="preserve">  пачкада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21576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Лейкопластырь, өлч.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B5E90">
                <w:rPr>
                  <w:color w:val="2D2D2D"/>
                  <w:sz w:val="28"/>
                  <w:szCs w:val="28"/>
                </w:rPr>
                <w:t>5 м</w:t>
              </w:r>
            </w:smartTag>
            <w:r w:rsidRPr="00DB5E90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B5E90">
                <w:rPr>
                  <w:color w:val="2D2D2D"/>
                  <w:sz w:val="28"/>
                  <w:szCs w:val="28"/>
                </w:rPr>
                <w:t>5 см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16866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Медициналык гигроскоп марли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Медициналык марли салфеткалар, стерилдүү, өлч. 29 x 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DB5E90">
                <w:rPr>
                  <w:color w:val="2D2D2D"/>
                  <w:sz w:val="28"/>
                  <w:szCs w:val="28"/>
                </w:rPr>
                <w:t>45 см</w:t>
              </w:r>
            </w:smartTag>
            <w:r w:rsidRPr="00DB5E90">
              <w:rPr>
                <w:color w:val="2D2D2D"/>
                <w:sz w:val="28"/>
                <w:szCs w:val="28"/>
              </w:rPr>
              <w:t>, пачкада 10 дн. (чоң)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14077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өлч. 16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DB5E90">
                <w:rPr>
                  <w:color w:val="2D2D2D"/>
                  <w:sz w:val="28"/>
                  <w:szCs w:val="28"/>
                </w:rPr>
                <w:t>14 см</w:t>
              </w:r>
            </w:smartTag>
            <w:r w:rsidRPr="00DB5E90">
              <w:rPr>
                <w:color w:val="2D2D2D"/>
                <w:sz w:val="28"/>
                <w:szCs w:val="28"/>
              </w:rPr>
              <w:t>, пачкада 20 дн. (кичине)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14077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Медициналык чыгымдоо  предметтер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Алдыга салынуучу резина клеенка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60709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Копсуз бритвалар үчүн лезвие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12234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Сантиметр лентасы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Бир жолу колдонулуучу хирургиялык стандарттагы маска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35177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B26B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Анатомиялык резина 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мээлейи</w:t>
            </w:r>
            <w:r w:rsidRPr="00DB5E90">
              <w:rPr>
                <w:color w:val="2D2D2D"/>
                <w:sz w:val="28"/>
                <w:szCs w:val="28"/>
              </w:rPr>
              <w:t xml:space="preserve"> N 7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8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9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Футлярдагы көз пипетка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Кан куйуу үчүн силикон резина трубкасы дм. 5,0 x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DB5E90">
                <w:rPr>
                  <w:color w:val="2D2D2D"/>
                  <w:sz w:val="28"/>
                  <w:szCs w:val="28"/>
                </w:rPr>
                <w:t>1,5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Медициналык силикон резинадан дренаж трубкасы дм. 4,5 x </w:t>
            </w:r>
            <w:smartTag w:uri="urn:schemas-microsoft-com:office:smarttags" w:element="metricconverter">
              <w:smartTagPr>
                <w:attr w:name="ProductID" w:val="1,0 мм"/>
              </w:smartTagPr>
              <w:r w:rsidRPr="00DB5E90">
                <w:rPr>
                  <w:color w:val="2D2D2D"/>
                  <w:sz w:val="28"/>
                  <w:szCs w:val="28"/>
                </w:rPr>
                <w:t>1,0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дм. 6,0 x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DB5E90">
                <w:rPr>
                  <w:color w:val="2D2D2D"/>
                  <w:sz w:val="28"/>
                  <w:szCs w:val="28"/>
                </w:rPr>
                <w:t>1,5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дм. 10 x </w:t>
            </w:r>
            <w:smartTag w:uri="urn:schemas-microsoft-com:office:smarttags" w:element="metricconverter">
              <w:smartTagPr>
                <w:attr w:name="ProductID" w:val="2,0 мм"/>
              </w:smartTagPr>
              <w:r w:rsidRPr="00DB5E90">
                <w:rPr>
                  <w:color w:val="2D2D2D"/>
                  <w:sz w:val="28"/>
                  <w:szCs w:val="28"/>
                </w:rPr>
                <w:t>2,0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дм. 12 x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DB5E90">
                <w:rPr>
                  <w:color w:val="2D2D2D"/>
                  <w:sz w:val="28"/>
                  <w:szCs w:val="28"/>
                </w:rPr>
                <w:t>2,5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Жыгач шпатель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Лаборатория идиштери, материалдар жана жабдуулар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Бюкс (стакан), бийик, шлиф капкагы менен, өлч. 45 x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DB5E90">
                <w:rPr>
                  <w:color w:val="2D2D2D"/>
                  <w:sz w:val="28"/>
                  <w:szCs w:val="28"/>
                </w:rPr>
                <w:t>30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Бюретка, автомат нөлү менен 25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Бюретка, каптал краны менен 25 мл НС-1-2-2-25-0,1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 мл НС-1-2-2-50-0,1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Бюретка, крансыз (олива менен) 25 мл 3-2-25-0,1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 мл 3-2-50-0,1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Бюретка, запас резервуары менен 2 мл (микробюретка) НС-16-2-2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Воронка, бөлүүчү, цилндр сымал 50 мл ВД-1-50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 ВД-1-100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Воронка, жөнөкөй, конус сымал N 4 дм.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DB5E90">
                <w:rPr>
                  <w:color w:val="2D2D2D"/>
                  <w:sz w:val="28"/>
                  <w:szCs w:val="28"/>
                </w:rPr>
                <w:t>75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5 дм.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DB5E90">
                <w:rPr>
                  <w:color w:val="2D2D2D"/>
                  <w:sz w:val="28"/>
                  <w:szCs w:val="28"/>
                </w:rPr>
                <w:t>100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N 6 дм.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DB5E90">
                <w:rPr>
                  <w:color w:val="2D2D2D"/>
                  <w:sz w:val="28"/>
                  <w:szCs w:val="28"/>
                </w:rPr>
                <w:t>150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N 7 дм.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DB5E90">
                <w:rPr>
                  <w:color w:val="2D2D2D"/>
                  <w:sz w:val="28"/>
                  <w:szCs w:val="28"/>
                </w:rPr>
                <w:t>250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Дробь, фарфор же айнек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Пробиркаларды жуучу ерш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Капельница пипетка менен,  индикаторлорду дозировкалоо үчүн (Строшейн) 25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Воск карандаштар, айнекке жазуучу (стеклограф)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Конус сымал колба, титрлөө жана кристаллизациялоо үчүн 50 мл (Эрленмейер)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 (Эрленмейера)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 (Эрленмейера)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Бир меткасы менен өлчөө колба, шлиф пробкасы менен, 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Колба, жалпак түптүү, 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Кран, бир басымдуу, өлч. 1,5; 2,5; 4; 6;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DB5E90">
                <w:rPr>
                  <w:color w:val="2D2D2D"/>
                  <w:sz w:val="28"/>
                  <w:szCs w:val="28"/>
                </w:rPr>
                <w:t>8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Кран, үч басымдуу, өлч. 1,5; 2,5;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DB5E90">
                <w:rPr>
                  <w:color w:val="2D2D2D"/>
                  <w:sz w:val="28"/>
                  <w:szCs w:val="28"/>
                </w:rPr>
                <w:t>4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Тез эричи айнек палочка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Айнек пикнометр, 1 мл ПЖ-2-1-КЖ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 мл ПЖ-2-5-КЖ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 мл ПЖ-2-10-КЖ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 мл ПЖ-2-50-КЖ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2D71B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Бөлүмдөрү менен пипетка, 1 мл 4-2-1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 мл 4-2-2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 мл 6-2-5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 мл 6-2-10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Химия пробиркасы 14 x </w:t>
            </w:r>
            <w:smartTag w:uri="urn:schemas-microsoft-com:office:smarttags" w:element="metricconverter">
              <w:smartTagPr>
                <w:attr w:name="ProductID" w:val="120 мм"/>
              </w:smartTagPr>
              <w:r w:rsidRPr="00DB5E90">
                <w:rPr>
                  <w:color w:val="2D2D2D"/>
                  <w:sz w:val="28"/>
                  <w:szCs w:val="28"/>
                </w:rPr>
                <w:t>120 мм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4346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Асбест сетка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4346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Склянка, тубусу менен 2000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4346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4346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Стакан, бийик, муруну менен, 50 мл ВН-50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 ВН-100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 ВН-250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элн, 400 мл ВН-400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Цилиндр, өлчөөчү, муруну менен, 10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AF531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AF531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AF531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AF531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70AC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70AC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70AC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Цилиндр, өлчөөчү, шлиф пробкасы менен, 25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70AC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Фарфор чашка, буулантуучу N 1  25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Дарыкана чыгымдоо предметтери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Айнек банкалар, винт моюну жана пластмасса капкагы менен, мазьдар үчүн 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2000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Айнек баллондор (бутыль)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DB5E90">
                <w:rPr>
                  <w:color w:val="2D2D2D"/>
                  <w:sz w:val="28"/>
                  <w:szCs w:val="28"/>
                </w:rPr>
                <w:t>10 л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DB5E90">
                <w:rPr>
                  <w:color w:val="2D2D2D"/>
                  <w:sz w:val="28"/>
                  <w:szCs w:val="28"/>
                </w:rPr>
                <w:t>20 л</w:t>
              </w:r>
            </w:smartTag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Сульфит кагаз, ороо үчүн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Фильтр кагаз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366D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Стерилдөөнү контролдоо үчүн кагаз тестер ИС-120 (1 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түрмөк</w:t>
            </w:r>
            <w:r w:rsidRPr="00DB5E90">
              <w:rPr>
                <w:color w:val="2D2D2D"/>
                <w:sz w:val="28"/>
                <w:szCs w:val="28"/>
              </w:rPr>
              <w:t xml:space="preserve"> = 2000 тест)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түр</w:t>
            </w:r>
            <w:r w:rsidRPr="00DB5E90">
              <w:rPr>
                <w:color w:val="2D2D2D"/>
                <w:sz w:val="28"/>
                <w:szCs w:val="28"/>
              </w:rPr>
              <w:t>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366D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ИС-132 (1 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 xml:space="preserve">түрмөк </w:t>
            </w:r>
            <w:r w:rsidRPr="00DB5E90">
              <w:rPr>
                <w:color w:val="2D2D2D"/>
                <w:sz w:val="28"/>
                <w:szCs w:val="28"/>
              </w:rPr>
              <w:t>= 2000 тест)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түр.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366D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ИС-180 (1 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түрмөк</w:t>
            </w:r>
            <w:r w:rsidRPr="00DB5E90">
              <w:rPr>
                <w:color w:val="2D2D2D"/>
                <w:sz w:val="28"/>
                <w:szCs w:val="28"/>
              </w:rPr>
              <w:t xml:space="preserve"> = 2000 тест)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түр.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Кан үчүн, жылма моюну менен, айнек бутылкалар,  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Ерш, идиш жуу үчүн, кичине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8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орто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 чоң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8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Порошоктор үчүн ак кагаздан капсула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8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Парафинделген капсула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8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Кан үчүн, жылма моюну менен, алюмин  колпачоктор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винт моюну менен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620A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Ошол эле, антибиотик үчүн флакондорго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Айнек мензурка 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1-2 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Фарфор мензурка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Лень жиптер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Пахта жиптер, N 10,  катушкада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Порошок үчүн кагаз пакеттер 9 x 13 см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Пергамент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Подпергамент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Полиэтилен пленка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Полиэтилен пробкалар А2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А3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B61E5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А4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823DD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Кан үчүн, айнек бутылкаларга резина пробкалар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823DD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366D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Ассистенттик столго суу алып келүүчү столам полихлорвинил трубка дм. 18 x 3,0 мм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447" w:type="dxa"/>
          </w:tcPr>
          <w:p w:rsidR="00CC3C3D" w:rsidRPr="00DB5E90" w:rsidRDefault="00CC3C3D" w:rsidP="00823DD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Айнек флакондор, винт моюну жана пластмасса калпагы менен, 30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823DD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70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823DD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823DD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"Ичүүгө" дарыларды белгилөө үчүн этикеткалар, чоң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кичине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"Сырткы" дарыларды белгилөө үчүн этикеткалар, чоң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кичине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"Инъекция үчүн" дарыларды белгилөө үчүн этикеткалар, чоң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"Көзгө тамчылар"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"Караңгы сактоо керек" дарыларды белгилөө үчүн этикеткалар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366D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"Ич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ээ</w:t>
            </w:r>
            <w:r w:rsidRPr="00DB5E90">
              <w:rPr>
                <w:color w:val="2D2D2D"/>
                <w:sz w:val="28"/>
                <w:szCs w:val="28"/>
              </w:rPr>
              <w:t>р алдында чайкоо керек"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"Абайлап колд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о</w:t>
            </w:r>
            <w:r w:rsidRPr="00DB5E90">
              <w:rPr>
                <w:color w:val="2D2D2D"/>
                <w:sz w:val="28"/>
                <w:szCs w:val="28"/>
              </w:rPr>
              <w:t>нуу керек"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"Уу"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"Салкын жерде сактоо керек"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Материалдык каражаттар үчүн китептер жана эсеп, отчет бланктар</w:t>
            </w:r>
            <w:r w:rsidRPr="00DB5E90">
              <w:rPr>
                <w:b/>
                <w:bCs/>
                <w:color w:val="2D2D2D"/>
                <w:sz w:val="28"/>
                <w:szCs w:val="28"/>
                <w:lang w:val="ky-KG"/>
              </w:rPr>
              <w:t>ы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Накладной, ф.2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Кабыл алуу актысы, ф.4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Кабыл алуу актысына кошумча, ф.4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B26B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ky-KG"/>
              </w:rPr>
              <w:t>Жыйынтыкталган</w:t>
            </w:r>
            <w:r w:rsidRPr="00DB5E90">
              <w:rPr>
                <w:color w:val="2D2D2D"/>
                <w:sz w:val="28"/>
                <w:szCs w:val="28"/>
              </w:rPr>
              <w:t xml:space="preserve"> ведомост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ь</w:t>
            </w:r>
            <w:r w:rsidRPr="00DB5E90">
              <w:rPr>
                <w:color w:val="2D2D2D"/>
                <w:sz w:val="28"/>
                <w:szCs w:val="28"/>
              </w:rPr>
              <w:t>, ф.7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Материалдык каражаттарды салу (жаңылоо) актысы, ф.10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109B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B26B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Эсептен чыгаруу актысы (калдык чыгаруу), ф.11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109B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B26B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Техникалык абал жөнүндө акт, ф.12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109B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B26B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Сапатты өзгөртүү жөнүндө акт, ф.13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7109B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CB26B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Аралашма түзүү жөнүндө акт, ф.15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Эсеп докуменнтерди регистрациялоо китеби, ф.25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Подразделениедеги материалдык каражаттардын болушун жана кыймылын эсепке алуучу китеп, ф.26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6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Материалдык каражаттардын болушун жана кыймылын эсепке алуучу китеп, ф.27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14B6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Өлчөө каражаттардын техникалык абалын, 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оңдоону</w:t>
            </w:r>
            <w:r w:rsidRPr="00DB5E90">
              <w:rPr>
                <w:color w:val="2D2D2D"/>
                <w:sz w:val="28"/>
                <w:szCs w:val="28"/>
              </w:rPr>
              <w:t xml:space="preserve"> эсепке алуучу китеп, ф.34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Комплексиздик карточка, ф.46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50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Уулу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у</w:t>
            </w:r>
            <w:r w:rsidRPr="00DB5E90">
              <w:rPr>
                <w:color w:val="2D2D2D"/>
                <w:sz w:val="28"/>
                <w:szCs w:val="28"/>
              </w:rPr>
              <w:t xml:space="preserve"> жана баңги заттарды камтыган дары дармектерди эсепке алуучу китеп, ф.49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Медициналык мүлктүн күнүмдүк чыгымын эсепке алуучу китеп, ф.50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4D21D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Анализге алынган пробаларга акт (текшерүү), ф.55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Материалдык каражаттарды алууга ишеним кат, ф.57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84C5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Материалдык каражаттардын тизмеги, ф.65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84C5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Материалдык каражаттарды кабыл алуу жөнүндөгү тастыктама, ф.69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D84C5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Наряд, ф.200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Дарыгер предметтери, аппараттар жана хирургия инструменттери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Чач алуучу түз кайчы уз.175 мм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13481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Курсактуу орто скальпель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35141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Стерилдөө үчүн жабдуулар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Фильтрсиз тегерек стерилдөөчү коробка, 3 л (190 x 140 мм) КСК-3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11313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ГП-20-АМС түрүндөгү медициналык аба стерилизатор, камеранын өлч. 260 x 300 x 260 мм 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камеранын өлч. 260 x 600 x 260 мм типа ГП-40-АМС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Тик, тегерек, электр стерилизатор, камеранын өлч. 40 x 60 см типа ВК-75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Дезинфекция үчүн жабдуулар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797F1F">
            <w:pPr>
              <w:jc w:val="both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ОБН 2 x 15 түрүндөгү абаны тазалоочу озонсуз, дубалга илинүүчү бактерициддик 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нурландыргыч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шыпка илинүүчү ОБП-300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Лаборатория үчүн аппаратар, приборлор жана инструменттер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БКЛ түрүндөгү комбинирленген электр банясы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ВЛР-20 Г-2 түрүндөгү кош ийиндүү лаборатория (микроаналитикалык) таразасы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Резина трубкалар үчүн винт кыпчыгыч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10904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пружина менен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10904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ИРФ-456 (Карат-МТ) түрүндөгү рефрактометр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15169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Лабораториялык, айнек, колпачогу менен спиртовка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Лабораториялык термометр 0 дөн100°C чейин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0 дөн 250°C чейин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Лабораториялык сигналы менен саат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ШСС-80П түрүндөгү кургатып стерилдөөчү шкаф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Пробиркаларды жана идиштерди бекитүүчү лабораториялык штатив ШЛ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15186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Штатив  20 пробиркага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15186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Медициналык кампалар, деполор, дарыканалар үчүн аппараттар, приборлор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АСД-4 түрүндөгү айнек, электр апирогендүү аквадистиллятор, 4 л/ч типа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539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ДЭ -4-2 түрүндөгү электр аквадистиллятор, 4 л/ч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539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Электр аквадистиллятор, 25 л/ч ДЭ-25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539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Иньекция үчүн эритме даярдоочу аппарат "Контур П-4"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539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Үч орундуу, электр жылыткычы менен инфундир аппараты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B539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Электр жылыткычы менен стерилдөөчү инфундир аппараты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Циферблаттуу стол таразасы, 2 кг ВНЦ-2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Циферблаттуу стол таразасы, 10 кг  РН-10Ц13У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Кош ийиндүү, кол тараза 0,02 до 1,0 г  ВСМ-1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 0,1 - 5,0 г ВСМ-5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 1 -20 г ВСМ-20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5 -100 г ВСМ-100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Тараза рычагы менен (жылдырма) 200 кг чейин РП-200Ш13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Кош ийиндүү, техникалык дарыкана таразасы, 1 кг ВЛТ-1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Миллиграммдык гирялар Г-4-1111-10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Гирялар 10 мг - 200 г  Г-4-211-10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Гирялар10 мг -1 кг Г-3-11111-10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Гирялар комплект N 0,5 ГУ-0,5 (0,1; 0,2; 0,5; 0,5; 1; 1; 2)  Г-4-111-10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8C68E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Дарыканалык суюктук дозатор 30 мл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8C68E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Флакондун колпачогун чыгаруу үчүн инструмент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8C68E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Капсулаторка, пластмассадан N 2 орто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B15A8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3 чоң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B15A8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Идиш жуучу машина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B15A8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Иньекция эритмелерди даярдоо үчүн мерник-смеситель, 25 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B15A8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Иньекция эритмелерди даярдоо үчүн аралаштыргыч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B15A8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Разновес үчүн пинцет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16209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Флакондун колпачогун бекитүүчү жарым автомат ЗПР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Этикеткага желим жагуучу жабдуу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Антибиотик үчүн флакондун колпачогун бекитүүчү жабдуу ПОК-1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кан үчүн ПОК-3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Иньекция үчүн суу жыйнагыч, 40 л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Дистиллирленген суу үчүн жыйнагыч, 16 л С-16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40 л С-40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9D5B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Спиртомер термометр менен N 1 от 0 до 60°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2  60 - 100°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Фарфор ступка N 3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5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4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7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Дарыкана идиштерин жуу үчүн түзүлмө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Иньекция эритмелердин булгануусун контролдоочу түзүлмө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2D30D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Фармакопея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Дарыкана идиштерин чайкоо үчүн форсунка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Эки жакту</w:t>
            </w:r>
            <w:r w:rsidRPr="00DB5E90">
              <w:rPr>
                <w:color w:val="2D2D2D"/>
                <w:sz w:val="28"/>
                <w:szCs w:val="28"/>
                <w:lang w:val="ky-KG"/>
              </w:rPr>
              <w:t>у</w:t>
            </w:r>
            <w:r w:rsidRPr="00DB5E90">
              <w:rPr>
                <w:color w:val="2D2D2D"/>
                <w:sz w:val="28"/>
                <w:szCs w:val="28"/>
              </w:rPr>
              <w:t xml:space="preserve"> дарыкана шпатели, уз. 180 мм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14066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уз. 250 мм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14066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Дарыканалык пластмасса шпатели N 1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14066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N 2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14066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Флакондун темир колпачогун чыгаруучу кыпчыгыч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11798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2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Түссүз айнектен штанглаздуу банкалар жана флакондор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Кызгылт айнектен штанглаздуу банкалар жана флакондор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 xml:space="preserve">Эки жумуш орундуу ассистенттик бөлмөлөр үчүн жабдуу комплектиси 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DB5E90">
              <w:rPr>
                <w:b/>
                <w:bCs/>
                <w:color w:val="2D2D2D"/>
                <w:sz w:val="28"/>
                <w:szCs w:val="28"/>
              </w:rPr>
              <w:t>Инвентардык санитардык-чарба мүлктөр</w:t>
            </w:r>
            <w:r w:rsidRPr="00DB5E90">
              <w:rPr>
                <w:b/>
                <w:bCs/>
                <w:color w:val="2D2D2D"/>
                <w:sz w:val="28"/>
                <w:szCs w:val="28"/>
                <w:lang w:val="ky-KG"/>
              </w:rPr>
              <w:t>ү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Электр муздаткыч 200 л чейин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15921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tr w:rsidR="00CC3C3D" w:rsidRPr="00DB5E90" w:rsidTr="00DB5E90">
        <w:tc>
          <w:tcPr>
            <w:tcW w:w="5404" w:type="dxa"/>
          </w:tcPr>
          <w:p w:rsidR="00CC3C3D" w:rsidRPr="00DB5E90" w:rsidRDefault="00CC3C3D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Ошол эле, 200 л ашык</w:t>
            </w:r>
          </w:p>
        </w:tc>
        <w:tc>
          <w:tcPr>
            <w:tcW w:w="1093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447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  <w:lang w:val="en-US"/>
              </w:rPr>
              <w:t>15921</w:t>
            </w:r>
          </w:p>
        </w:tc>
        <w:tc>
          <w:tcPr>
            <w:tcW w:w="779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CC3C3D" w:rsidRPr="00DB5E90" w:rsidRDefault="00CC3C3D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B5E90">
              <w:rPr>
                <w:color w:val="2D2D2D"/>
                <w:sz w:val="28"/>
                <w:szCs w:val="28"/>
              </w:rPr>
              <w:t>1</w:t>
            </w:r>
          </w:p>
        </w:tc>
      </w:tr>
      <w:bookmarkEnd w:id="0"/>
    </w:tbl>
    <w:p w:rsidR="00CC3C3D" w:rsidRPr="00DB5E90" w:rsidRDefault="00CC3C3D" w:rsidP="00901841">
      <w:pPr>
        <w:shd w:val="clear" w:color="auto" w:fill="FFFFFF"/>
        <w:ind w:firstLine="709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</w:p>
    <w:p w:rsidR="00CC3C3D" w:rsidRPr="00DB5E90" w:rsidRDefault="00CC3C3D">
      <w:pPr>
        <w:rPr>
          <w:sz w:val="28"/>
          <w:szCs w:val="28"/>
        </w:rPr>
      </w:pPr>
    </w:p>
    <w:sectPr w:rsidR="00CC3C3D" w:rsidRPr="00DB5E90" w:rsidSect="00DB5E90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C3D" w:rsidRDefault="00CC3C3D">
      <w:r>
        <w:separator/>
      </w:r>
    </w:p>
  </w:endnote>
  <w:endnote w:type="continuationSeparator" w:id="1">
    <w:p w:rsidR="00CC3C3D" w:rsidRDefault="00CC3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C3D" w:rsidRDefault="00CC3C3D">
      <w:r>
        <w:separator/>
      </w:r>
    </w:p>
  </w:footnote>
  <w:footnote w:type="continuationSeparator" w:id="1">
    <w:p w:rsidR="00CC3C3D" w:rsidRDefault="00CC3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3D" w:rsidRDefault="00CC3C3D" w:rsidP="00EE13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3C3D" w:rsidRDefault="00CC3C3D" w:rsidP="00DB5E9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3D" w:rsidRDefault="00CC3C3D" w:rsidP="00EE13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124</w:t>
    </w:r>
    <w:r>
      <w:rPr>
        <w:rStyle w:val="PageNumber"/>
      </w:rPr>
      <w:fldChar w:fldCharType="end"/>
    </w:r>
  </w:p>
  <w:p w:rsidR="00CC3C3D" w:rsidRDefault="00CC3C3D" w:rsidP="00DB5E9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DF4"/>
    <w:rsid w:val="000078B4"/>
    <w:rsid w:val="00023481"/>
    <w:rsid w:val="00047DB4"/>
    <w:rsid w:val="00057CE8"/>
    <w:rsid w:val="000B679F"/>
    <w:rsid w:val="000C3190"/>
    <w:rsid w:val="000E63B9"/>
    <w:rsid w:val="00193164"/>
    <w:rsid w:val="00195260"/>
    <w:rsid w:val="00225F1D"/>
    <w:rsid w:val="0025314B"/>
    <w:rsid w:val="002D1666"/>
    <w:rsid w:val="002D30D0"/>
    <w:rsid w:val="002D71BC"/>
    <w:rsid w:val="003062EB"/>
    <w:rsid w:val="003117D5"/>
    <w:rsid w:val="00314B61"/>
    <w:rsid w:val="00317450"/>
    <w:rsid w:val="00360D44"/>
    <w:rsid w:val="0037791C"/>
    <w:rsid w:val="00384261"/>
    <w:rsid w:val="00385307"/>
    <w:rsid w:val="003A0CA5"/>
    <w:rsid w:val="003D0602"/>
    <w:rsid w:val="003E00C9"/>
    <w:rsid w:val="00450583"/>
    <w:rsid w:val="0049050D"/>
    <w:rsid w:val="00491A83"/>
    <w:rsid w:val="004B121D"/>
    <w:rsid w:val="004B7BA3"/>
    <w:rsid w:val="004C78BF"/>
    <w:rsid w:val="004D21D9"/>
    <w:rsid w:val="004E49E8"/>
    <w:rsid w:val="0052049E"/>
    <w:rsid w:val="00524F35"/>
    <w:rsid w:val="00530CEC"/>
    <w:rsid w:val="00532ACA"/>
    <w:rsid w:val="005B1A71"/>
    <w:rsid w:val="005D577D"/>
    <w:rsid w:val="0064490E"/>
    <w:rsid w:val="00671615"/>
    <w:rsid w:val="006E2A1A"/>
    <w:rsid w:val="006F703B"/>
    <w:rsid w:val="007109BB"/>
    <w:rsid w:val="00712976"/>
    <w:rsid w:val="0073669B"/>
    <w:rsid w:val="0074346D"/>
    <w:rsid w:val="00762BEE"/>
    <w:rsid w:val="00797F1F"/>
    <w:rsid w:val="007A7BA6"/>
    <w:rsid w:val="007B6241"/>
    <w:rsid w:val="007F6C56"/>
    <w:rsid w:val="00823DDC"/>
    <w:rsid w:val="00824985"/>
    <w:rsid w:val="00843459"/>
    <w:rsid w:val="008831CB"/>
    <w:rsid w:val="00890A1B"/>
    <w:rsid w:val="00897E79"/>
    <w:rsid w:val="008C68E0"/>
    <w:rsid w:val="008D6560"/>
    <w:rsid w:val="008E436C"/>
    <w:rsid w:val="008F1D53"/>
    <w:rsid w:val="00901841"/>
    <w:rsid w:val="00942582"/>
    <w:rsid w:val="009434F5"/>
    <w:rsid w:val="009D5BB5"/>
    <w:rsid w:val="009E479B"/>
    <w:rsid w:val="00A276DB"/>
    <w:rsid w:val="00A37467"/>
    <w:rsid w:val="00A60E20"/>
    <w:rsid w:val="00A64518"/>
    <w:rsid w:val="00A77BEB"/>
    <w:rsid w:val="00A953C6"/>
    <w:rsid w:val="00AD1F11"/>
    <w:rsid w:val="00AF5319"/>
    <w:rsid w:val="00B15A84"/>
    <w:rsid w:val="00B17624"/>
    <w:rsid w:val="00B33A12"/>
    <w:rsid w:val="00B539BD"/>
    <w:rsid w:val="00B61E57"/>
    <w:rsid w:val="00B70AC9"/>
    <w:rsid w:val="00BA10B4"/>
    <w:rsid w:val="00BF0BD0"/>
    <w:rsid w:val="00C02E5F"/>
    <w:rsid w:val="00C366D1"/>
    <w:rsid w:val="00C37D6A"/>
    <w:rsid w:val="00CB26B7"/>
    <w:rsid w:val="00CC05D2"/>
    <w:rsid w:val="00CC3C3D"/>
    <w:rsid w:val="00CD030D"/>
    <w:rsid w:val="00CD5A32"/>
    <w:rsid w:val="00D25136"/>
    <w:rsid w:val="00D3797E"/>
    <w:rsid w:val="00D44F48"/>
    <w:rsid w:val="00D620A1"/>
    <w:rsid w:val="00D84C5A"/>
    <w:rsid w:val="00D95DF4"/>
    <w:rsid w:val="00DB5E90"/>
    <w:rsid w:val="00DD2FBD"/>
    <w:rsid w:val="00E0258E"/>
    <w:rsid w:val="00E0455B"/>
    <w:rsid w:val="00E21B24"/>
    <w:rsid w:val="00E31620"/>
    <w:rsid w:val="00E648D3"/>
    <w:rsid w:val="00ED30B6"/>
    <w:rsid w:val="00EE13CC"/>
    <w:rsid w:val="00EE2035"/>
    <w:rsid w:val="00EF2EBB"/>
    <w:rsid w:val="00F00C85"/>
    <w:rsid w:val="00F10270"/>
    <w:rsid w:val="00F218F5"/>
    <w:rsid w:val="00F6254A"/>
    <w:rsid w:val="00F91DA8"/>
    <w:rsid w:val="00FA3D45"/>
    <w:rsid w:val="00FB5748"/>
    <w:rsid w:val="00FD7C9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01841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9018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90184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9018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184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1841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1841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90184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90184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01841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901841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901841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901841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901841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901841"/>
    <w:rPr>
      <w:rFonts w:cs="Times New Roman"/>
    </w:rPr>
  </w:style>
  <w:style w:type="paragraph" w:customStyle="1" w:styleId="copytitle">
    <w:name w:val="copytitle"/>
    <w:basedOn w:val="Normal"/>
    <w:uiPriority w:val="99"/>
    <w:rsid w:val="0090184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901841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901841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901841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901841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901841"/>
    <w:rPr>
      <w:rFonts w:cs="Times New Roman"/>
    </w:rPr>
  </w:style>
  <w:style w:type="paragraph" w:customStyle="1" w:styleId="headertext">
    <w:name w:val="headertext"/>
    <w:basedOn w:val="Normal"/>
    <w:uiPriority w:val="99"/>
    <w:rsid w:val="0090184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90184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1841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9018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1841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9018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DB5E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475</TotalTime>
  <Pages>11</Pages>
  <Words>2340</Words>
  <Characters>13338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23</cp:revision>
  <cp:lastPrinted>2017-03-17T09:08:00Z</cp:lastPrinted>
  <dcterms:created xsi:type="dcterms:W3CDTF">2016-09-21T08:17:00Z</dcterms:created>
  <dcterms:modified xsi:type="dcterms:W3CDTF">2017-03-17T09:09:00Z</dcterms:modified>
</cp:coreProperties>
</file>